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60E02754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</w:t>
      </w:r>
      <w:r w:rsidR="00A03165">
        <w:rPr>
          <w:rFonts w:cs="Arial"/>
          <w:bCs/>
          <w:sz w:val="24"/>
          <w:szCs w:val="22"/>
        </w:rPr>
        <w:t>3445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2"/>
    <w:bookmarkEnd w:id="3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53DDC"/>
    <w:rsid w:val="000F6242"/>
    <w:rsid w:val="00117637"/>
    <w:rsid w:val="0017137F"/>
    <w:rsid w:val="001816FC"/>
    <w:rsid w:val="001957C8"/>
    <w:rsid w:val="001C3A5B"/>
    <w:rsid w:val="001C66ED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617737"/>
    <w:rsid w:val="00634B03"/>
    <w:rsid w:val="006475D5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03165"/>
    <w:rsid w:val="00A209B1"/>
    <w:rsid w:val="00A87E7E"/>
    <w:rsid w:val="00AF4835"/>
    <w:rsid w:val="00B95F0E"/>
    <w:rsid w:val="00B97703"/>
    <w:rsid w:val="00C864BB"/>
    <w:rsid w:val="00CF6087"/>
    <w:rsid w:val="00D66EA6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158</Words>
  <Characters>884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Pallab_1504</cp:lastModifiedBy>
  <cp:revision>14</cp:revision>
  <cp:lastPrinted>2002-04-23T07:10:00Z</cp:lastPrinted>
  <dcterms:created xsi:type="dcterms:W3CDTF">2026-04-13T07:57:00Z</dcterms:created>
  <dcterms:modified xsi:type="dcterms:W3CDTF">2026-04-16T13:05:00Z</dcterms:modified>
</cp:coreProperties>
</file>